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3A1" w:rsidRDefault="009163A1" w:rsidP="009163A1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#95-e</w:t>
      </w:r>
      <w:r>
        <w:rPr>
          <w:rFonts w:cs="Arial"/>
          <w:b/>
          <w:noProof/>
          <w:sz w:val="24"/>
          <w:szCs w:val="24"/>
        </w:rPr>
        <w:tab/>
      </w:r>
      <w:r w:rsidR="00667185" w:rsidRPr="00667185">
        <w:rPr>
          <w:rFonts w:eastAsia="宋体" w:cs="Arial"/>
          <w:b/>
          <w:noProof/>
          <w:sz w:val="24"/>
          <w:szCs w:val="24"/>
          <w:lang w:eastAsia="zh-CN"/>
        </w:rPr>
        <w:t>R4-2008206</w:t>
      </w:r>
    </w:p>
    <w:p w:rsidR="00156ED3" w:rsidRDefault="00156ED3" w:rsidP="00156E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- 5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Jun, 2020</w:t>
      </w:r>
    </w:p>
    <w:p w:rsidR="009163A1" w:rsidRPr="00156ED3" w:rsidRDefault="009163A1" w:rsidP="009163A1">
      <w:pPr>
        <w:pStyle w:val="ab"/>
        <w:jc w:val="both"/>
        <w:rPr>
          <w:rFonts w:eastAsia="宋体"/>
          <w:i w:val="0"/>
          <w:noProof w:val="0"/>
          <w:sz w:val="24"/>
          <w:highlight w:val="green"/>
        </w:rPr>
      </w:pPr>
    </w:p>
    <w:p w:rsidR="009163A1" w:rsidRDefault="009163A1" w:rsidP="009163A1">
      <w:pPr>
        <w:tabs>
          <w:tab w:val="left" w:pos="1985"/>
        </w:tabs>
        <w:ind w:left="1980" w:hanging="1980"/>
        <w:rPr>
          <w:rStyle w:val="a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CB37A8" w:rsidRPr="00CB37A8">
        <w:rPr>
          <w:rFonts w:ascii="Arial" w:hAnsi="Arial"/>
          <w:sz w:val="24"/>
          <w:lang w:val="en-US"/>
        </w:rPr>
        <w:t>Simulations</w:t>
      </w:r>
      <w:r w:rsidR="0010317C" w:rsidRPr="008A13D4">
        <w:rPr>
          <w:rFonts w:ascii="Arial" w:hAnsi="Arial"/>
          <w:sz w:val="24"/>
          <w:lang w:val="en-US"/>
        </w:rPr>
        <w:t xml:space="preserve"> </w:t>
      </w:r>
      <w:r w:rsidR="00CB37A8">
        <w:rPr>
          <w:rFonts w:ascii="Arial" w:hAnsi="Arial"/>
          <w:sz w:val="24"/>
          <w:lang w:val="en-US"/>
        </w:rPr>
        <w:t>results for</w:t>
      </w:r>
      <w:bookmarkStart w:id="0" w:name="_GoBack"/>
      <w:bookmarkEnd w:id="0"/>
      <w:r w:rsidR="0010317C" w:rsidRPr="008A13D4">
        <w:rPr>
          <w:rFonts w:ascii="Arial" w:hAnsi="Arial"/>
          <w:sz w:val="24"/>
          <w:lang w:val="en-US"/>
        </w:rPr>
        <w:t xml:space="preserve"> NR HST </w:t>
      </w:r>
      <w:r w:rsidR="00046747">
        <w:rPr>
          <w:rFonts w:ascii="Arial" w:hAnsi="Arial"/>
          <w:sz w:val="24"/>
          <w:lang w:val="en-US"/>
        </w:rPr>
        <w:t xml:space="preserve">PUSCH </w:t>
      </w:r>
      <w:r w:rsidR="0010317C" w:rsidRPr="008A13D4">
        <w:rPr>
          <w:rFonts w:ascii="Arial" w:hAnsi="Arial"/>
          <w:sz w:val="24"/>
          <w:lang w:val="en-US"/>
        </w:rPr>
        <w:t>performance requirements</w:t>
      </w:r>
    </w:p>
    <w:p w:rsidR="009163A1" w:rsidRDefault="009163A1" w:rsidP="009163A1">
      <w:pPr>
        <w:tabs>
          <w:tab w:val="left" w:pos="1985"/>
        </w:tabs>
        <w:rPr>
          <w:rStyle w:val="a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d"/>
          <w:lang w:val="fr-FR"/>
        </w:rPr>
        <w:t>Huawei, HiSilicon</w:t>
      </w:r>
    </w:p>
    <w:p w:rsidR="009163A1" w:rsidRDefault="009163A1" w:rsidP="009163A1">
      <w:pPr>
        <w:tabs>
          <w:tab w:val="left" w:pos="1985"/>
        </w:tabs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  <w:t>6.17.2.</w:t>
      </w:r>
      <w:r w:rsidR="0010317C">
        <w:rPr>
          <w:rFonts w:ascii="Arial" w:hAnsi="Arial"/>
          <w:sz w:val="24"/>
          <w:lang w:val="pt-BR"/>
        </w:rPr>
        <w:t>2</w:t>
      </w:r>
      <w:r w:rsidR="005C7613">
        <w:rPr>
          <w:rFonts w:ascii="Arial" w:hAnsi="Arial"/>
          <w:sz w:val="24"/>
          <w:lang w:val="pt-BR"/>
        </w:rPr>
        <w:t>.1</w:t>
      </w:r>
    </w:p>
    <w:p w:rsidR="009163A1" w:rsidRDefault="009163A1" w:rsidP="009163A1">
      <w:pPr>
        <w:tabs>
          <w:tab w:val="left" w:pos="1985"/>
        </w:tabs>
        <w:ind w:left="1980" w:hanging="1980"/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26679C" w:rsidRDefault="009163A1" w:rsidP="009163A1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:rsidR="005C7613" w:rsidRPr="00FA48A0" w:rsidRDefault="005C7613" w:rsidP="005C7613">
      <w:pPr>
        <w:rPr>
          <w:lang w:val="en-US"/>
        </w:rPr>
      </w:pPr>
      <w:r>
        <w:t>During RAN4#94e meeting, way forward [1] for NR Rel-16 HST PUSCH demodulation was approved</w:t>
      </w:r>
      <w:r>
        <w:rPr>
          <w:rFonts w:hint="eastAsia"/>
        </w:rPr>
        <w:t>.</w:t>
      </w:r>
      <w:r>
        <w:t xml:space="preserve"> </w:t>
      </w:r>
      <w:r>
        <w:rPr>
          <w:lang w:val="en-US"/>
        </w:rPr>
        <w:t xml:space="preserve">In this contribution, we </w:t>
      </w:r>
      <w:r w:rsidR="005120D7">
        <w:rPr>
          <w:lang w:val="en-US"/>
        </w:rPr>
        <w:t>provide our simulation results for the</w:t>
      </w:r>
      <w:r>
        <w:rPr>
          <w:lang w:val="en-US"/>
        </w:rPr>
        <w:t xml:space="preserve"> PUSCH demodulation requirements for NR Rel-16 HST.</w:t>
      </w: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imulations</w:t>
      </w:r>
    </w:p>
    <w:p w:rsidR="005C7613" w:rsidRPr="005C7613" w:rsidRDefault="005C7613" w:rsidP="005C7613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or 350km/h</w:t>
      </w:r>
    </w:p>
    <w:p w:rsidR="009163A1" w:rsidRDefault="009163A1" w:rsidP="009163A1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s per updated simulation assumption in WF [1], we get the following updated simulation results.</w:t>
      </w:r>
    </w:p>
    <w:p w:rsidR="004045ED" w:rsidRPr="004045ED" w:rsidRDefault="004045ED" w:rsidP="004045ED">
      <w:pPr>
        <w:pStyle w:val="TH"/>
      </w:pPr>
      <w:r w:rsidRPr="004045ED">
        <w:lastRenderedPageBreak/>
        <w:t>Table 2.1-1: Ideal Simulation results for 350km/h for NR PUSCH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207"/>
        <w:gridCol w:w="1862"/>
        <w:gridCol w:w="1347"/>
        <w:gridCol w:w="2023"/>
        <w:gridCol w:w="1820"/>
        <w:gridCol w:w="616"/>
        <w:gridCol w:w="1571"/>
      </w:tblGrid>
      <w:tr w:rsidR="004045ED" w:rsidRPr="00167706" w:rsidTr="004045ED">
        <w:trPr>
          <w:trHeight w:val="2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5ED" w:rsidRPr="00167706" w:rsidRDefault="004045ED" w:rsidP="004045ED">
            <w:pPr>
              <w:pStyle w:val="TAH"/>
              <w:rPr>
                <w:lang w:val="en-US"/>
              </w:rPr>
            </w:pPr>
            <w:bookmarkStart w:id="1" w:name="OLE_LINK10"/>
            <w:r w:rsidRPr="00167706">
              <w:t>Case Number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5ED" w:rsidRPr="00167706" w:rsidRDefault="004045ED" w:rsidP="004045ED">
            <w:pPr>
              <w:pStyle w:val="TAH"/>
              <w:rPr>
                <w:lang w:val="en-US"/>
              </w:rPr>
            </w:pPr>
            <w:r w:rsidRPr="00167706">
              <w:t>Antenna configuration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5ED" w:rsidRPr="00167706" w:rsidRDefault="004045ED" w:rsidP="004045ED">
            <w:pPr>
              <w:pStyle w:val="TAH"/>
              <w:rPr>
                <w:lang w:val="en-US"/>
              </w:rPr>
            </w:pPr>
            <w:r w:rsidRPr="00167706">
              <w:rPr>
                <w:lang w:val="en-US"/>
              </w:rPr>
              <w:t>CHBW/SCS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5ED" w:rsidRPr="00167706" w:rsidRDefault="004045ED" w:rsidP="004045ED">
            <w:pPr>
              <w:pStyle w:val="TAH"/>
              <w:rPr>
                <w:lang w:val="en-US"/>
              </w:rPr>
            </w:pPr>
            <w:r w:rsidRPr="00167706">
              <w:rPr>
                <w:lang w:val="en-US"/>
              </w:rPr>
              <w:t>maximum Doppler shift(Hz)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5ED" w:rsidRPr="00167706" w:rsidRDefault="004045ED" w:rsidP="004045ED">
            <w:pPr>
              <w:pStyle w:val="TAH"/>
              <w:rPr>
                <w:lang w:val="en-US"/>
              </w:rPr>
            </w:pPr>
            <w:r w:rsidRPr="00167706">
              <w:t>Propagation condition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5ED" w:rsidRPr="00167706" w:rsidRDefault="004045ED" w:rsidP="004045ED">
            <w:pPr>
              <w:pStyle w:val="TAH"/>
              <w:rPr>
                <w:lang w:val="en-US"/>
              </w:rPr>
            </w:pPr>
            <w:r w:rsidRPr="00167706">
              <w:t>MCS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045ED" w:rsidRPr="00167706" w:rsidRDefault="004045ED" w:rsidP="004045ED">
            <w:pPr>
              <w:pStyle w:val="TAH"/>
            </w:pPr>
            <w:r w:rsidRPr="00167706">
              <w:t>SNR@70% Max TP</w:t>
            </w:r>
          </w:p>
        </w:tc>
      </w:tr>
      <w:tr w:rsidR="00157869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</w:t>
            </w:r>
            <w:r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7869" w:rsidRPr="008D5906" w:rsidRDefault="00065F7B" w:rsidP="00CE0D53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3.51</w:t>
            </w:r>
          </w:p>
        </w:tc>
      </w:tr>
      <w:tr w:rsidR="00157869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</w:t>
            </w:r>
            <w:r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7869" w:rsidRPr="00F63360" w:rsidRDefault="00065F7B" w:rsidP="00157869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8</w:t>
            </w:r>
            <w:r>
              <w:rPr>
                <w:rFonts w:eastAsiaTheme="minorEastAsia"/>
                <w:lang w:val="en-US" w:eastAsia="zh-CN"/>
              </w:rPr>
              <w:t>.49</w:t>
            </w:r>
          </w:p>
        </w:tc>
      </w:tr>
      <w:tr w:rsidR="00157869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7869" w:rsidRPr="008D3BA4" w:rsidRDefault="00157869" w:rsidP="00157869">
            <w:pPr>
              <w:pStyle w:val="TAC"/>
              <w:rPr>
                <w:lang w:val="en-US"/>
              </w:rPr>
            </w:pPr>
            <w:r w:rsidRPr="008D3BA4">
              <w:rPr>
                <w:rFonts w:hint="eastAsia"/>
                <w:lang w:val="en-US"/>
              </w:rPr>
              <w:t>-</w:t>
            </w:r>
            <w:r w:rsidRPr="008D3BA4">
              <w:rPr>
                <w:lang w:val="en-US"/>
              </w:rPr>
              <w:t>6.60</w:t>
            </w:r>
          </w:p>
        </w:tc>
      </w:tr>
      <w:tr w:rsidR="00157869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7869" w:rsidRPr="008D3BA4" w:rsidRDefault="00157869" w:rsidP="00994364">
            <w:pPr>
              <w:pStyle w:val="TAC"/>
              <w:rPr>
                <w:lang w:val="en-US"/>
              </w:rPr>
            </w:pPr>
            <w:r w:rsidRPr="008D3BA4">
              <w:rPr>
                <w:rFonts w:hint="eastAsia"/>
                <w:lang w:val="en-US"/>
              </w:rPr>
              <w:t>5</w:t>
            </w:r>
            <w:r w:rsidRPr="008D3BA4">
              <w:rPr>
                <w:lang w:val="en-US"/>
              </w:rPr>
              <w:t>.41</w:t>
            </w:r>
          </w:p>
        </w:tc>
      </w:tr>
      <w:tr w:rsidR="00157869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7869" w:rsidRPr="008D3BA4" w:rsidRDefault="00157869" w:rsidP="00157869">
            <w:pPr>
              <w:pStyle w:val="TAC"/>
              <w:rPr>
                <w:lang w:val="en-US"/>
              </w:rPr>
            </w:pPr>
            <w:r w:rsidRPr="008D3BA4">
              <w:rPr>
                <w:rFonts w:hint="eastAsia"/>
                <w:lang w:val="en-US"/>
              </w:rPr>
              <w:t>-</w:t>
            </w:r>
            <w:r w:rsidRPr="008D3BA4">
              <w:rPr>
                <w:lang w:val="en-US"/>
              </w:rPr>
              <w:t>6.60</w:t>
            </w:r>
          </w:p>
        </w:tc>
      </w:tr>
      <w:tr w:rsidR="00157869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7869" w:rsidRPr="008D3BA4" w:rsidRDefault="00157869" w:rsidP="00157869">
            <w:pPr>
              <w:pStyle w:val="TAC"/>
              <w:rPr>
                <w:lang w:val="en-US"/>
              </w:rPr>
            </w:pPr>
            <w:r w:rsidRPr="008D3BA4">
              <w:rPr>
                <w:rFonts w:hint="eastAsia"/>
                <w:lang w:val="en-US"/>
              </w:rPr>
              <w:t>5</w:t>
            </w:r>
            <w:r w:rsidRPr="008D3BA4">
              <w:rPr>
                <w:lang w:val="en-US"/>
              </w:rPr>
              <w:t>.40</w:t>
            </w:r>
          </w:p>
        </w:tc>
      </w:tr>
      <w:tr w:rsidR="00157869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7869" w:rsidRPr="00DC094D" w:rsidRDefault="00157869" w:rsidP="00FB1C9F">
            <w:pPr>
              <w:pStyle w:val="TAC"/>
              <w:rPr>
                <w:lang w:val="en-US"/>
              </w:rPr>
            </w:pPr>
            <w:r w:rsidRPr="00DC094D">
              <w:rPr>
                <w:lang w:val="en-US"/>
              </w:rPr>
              <w:t>-12.57</w:t>
            </w:r>
          </w:p>
        </w:tc>
      </w:tr>
      <w:tr w:rsidR="00157869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7869" w:rsidRPr="00DC094D" w:rsidRDefault="00157869" w:rsidP="00FB1C9F">
            <w:pPr>
              <w:pStyle w:val="TAC"/>
              <w:rPr>
                <w:lang w:val="en-US"/>
              </w:rPr>
            </w:pPr>
            <w:r w:rsidRPr="00DC094D">
              <w:rPr>
                <w:rFonts w:hint="eastAsia"/>
                <w:lang w:val="en-US"/>
              </w:rPr>
              <w:t>0</w:t>
            </w:r>
            <w:r w:rsidRPr="00DC094D">
              <w:rPr>
                <w:lang w:val="en-US"/>
              </w:rPr>
              <w:t>.40</w:t>
            </w:r>
          </w:p>
        </w:tc>
      </w:tr>
      <w:tr w:rsidR="00ED6E18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</w:t>
            </w:r>
            <w:r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6E18" w:rsidRPr="00065F7B" w:rsidRDefault="00065F7B" w:rsidP="00ED6E18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3.51</w:t>
            </w:r>
          </w:p>
        </w:tc>
      </w:tr>
      <w:tr w:rsidR="00ED6E18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</w:t>
            </w:r>
            <w:r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6E18" w:rsidRPr="00065F7B" w:rsidRDefault="00065F7B" w:rsidP="00ED6E18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8</w:t>
            </w:r>
            <w:r>
              <w:rPr>
                <w:rFonts w:eastAsiaTheme="minorEastAsia"/>
                <w:lang w:val="en-US" w:eastAsia="zh-CN"/>
              </w:rPr>
              <w:t>.50</w:t>
            </w:r>
          </w:p>
        </w:tc>
      </w:tr>
      <w:tr w:rsidR="00ED6E18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6E18" w:rsidRPr="00DC094D" w:rsidRDefault="00ED6E18" w:rsidP="00ED6E18">
            <w:pPr>
              <w:pStyle w:val="TAC"/>
              <w:rPr>
                <w:lang w:val="en-US"/>
              </w:rPr>
            </w:pPr>
            <w:r w:rsidRPr="00DC094D">
              <w:rPr>
                <w:rFonts w:hint="eastAsia"/>
                <w:lang w:val="en-US"/>
              </w:rPr>
              <w:t>-</w:t>
            </w:r>
            <w:r w:rsidRPr="00DC094D">
              <w:rPr>
                <w:lang w:val="en-US"/>
              </w:rPr>
              <w:t>6.59</w:t>
            </w:r>
          </w:p>
        </w:tc>
      </w:tr>
      <w:tr w:rsidR="00ED6E18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6E18" w:rsidRPr="00DC094D" w:rsidRDefault="00ED6E18" w:rsidP="00ED6E18">
            <w:pPr>
              <w:pStyle w:val="TAC"/>
              <w:rPr>
                <w:lang w:val="en-US"/>
              </w:rPr>
            </w:pPr>
            <w:r w:rsidRPr="00DC094D">
              <w:rPr>
                <w:rFonts w:hint="eastAsia"/>
                <w:lang w:val="en-US"/>
              </w:rPr>
              <w:t>5</w:t>
            </w:r>
            <w:r w:rsidRPr="00DC094D">
              <w:rPr>
                <w:lang w:val="en-US"/>
              </w:rPr>
              <w:t>.41</w:t>
            </w:r>
          </w:p>
        </w:tc>
      </w:tr>
      <w:tr w:rsidR="00ED6E18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6E18" w:rsidRPr="00DC094D" w:rsidRDefault="00ED6E18" w:rsidP="00ED6E18">
            <w:pPr>
              <w:pStyle w:val="TAC"/>
              <w:rPr>
                <w:lang w:val="en-US"/>
              </w:rPr>
            </w:pPr>
            <w:r w:rsidRPr="00DC094D">
              <w:rPr>
                <w:rFonts w:hint="eastAsia"/>
                <w:lang w:val="en-US"/>
              </w:rPr>
              <w:t>-</w:t>
            </w:r>
            <w:r w:rsidRPr="00DC094D">
              <w:rPr>
                <w:lang w:val="en-US"/>
              </w:rPr>
              <w:t>6.67</w:t>
            </w:r>
          </w:p>
        </w:tc>
      </w:tr>
      <w:tr w:rsidR="00ED6E18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6E18" w:rsidRPr="00DC094D" w:rsidRDefault="00ED6E18" w:rsidP="00ED6E18">
            <w:pPr>
              <w:pStyle w:val="TAC"/>
              <w:rPr>
                <w:lang w:val="en-US"/>
              </w:rPr>
            </w:pPr>
            <w:r w:rsidRPr="00DC094D">
              <w:rPr>
                <w:rFonts w:hint="eastAsia"/>
                <w:lang w:val="en-US"/>
              </w:rPr>
              <w:t>5</w:t>
            </w:r>
            <w:r w:rsidRPr="00DC094D">
              <w:rPr>
                <w:lang w:val="en-US"/>
              </w:rPr>
              <w:t>.40</w:t>
            </w:r>
          </w:p>
        </w:tc>
      </w:tr>
      <w:tr w:rsidR="00ED6E18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167706">
              <w:rPr>
                <w:lang w:val="en-US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6E18" w:rsidRPr="00DC094D" w:rsidRDefault="00ED6E18" w:rsidP="00ED6E18">
            <w:pPr>
              <w:pStyle w:val="TAC"/>
              <w:rPr>
                <w:lang w:val="en-US"/>
              </w:rPr>
            </w:pPr>
            <w:r w:rsidRPr="00DC094D">
              <w:rPr>
                <w:rFonts w:hint="eastAsia"/>
                <w:lang w:val="en-US"/>
              </w:rPr>
              <w:t>-</w:t>
            </w:r>
            <w:r w:rsidRPr="00DC094D">
              <w:rPr>
                <w:lang w:val="en-US"/>
              </w:rPr>
              <w:t>12.60</w:t>
            </w:r>
          </w:p>
        </w:tc>
      </w:tr>
      <w:tr w:rsidR="00ED6E18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6E18" w:rsidRPr="00DC094D" w:rsidRDefault="00ED6E18" w:rsidP="00ED6E18">
            <w:pPr>
              <w:pStyle w:val="TAC"/>
              <w:rPr>
                <w:lang w:val="en-US"/>
              </w:rPr>
            </w:pPr>
            <w:r w:rsidRPr="00DC094D">
              <w:rPr>
                <w:rFonts w:hint="eastAsia"/>
                <w:lang w:val="en-US"/>
              </w:rPr>
              <w:t>0</w:t>
            </w:r>
            <w:r w:rsidRPr="00DC094D">
              <w:rPr>
                <w:lang w:val="en-US"/>
              </w:rPr>
              <w:t>.40</w:t>
            </w:r>
          </w:p>
        </w:tc>
      </w:tr>
      <w:tr w:rsidR="00ED6E18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</w:t>
            </w:r>
            <w:r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Pr="00167706">
              <w:rPr>
                <w:lang w:val="en-US"/>
              </w:rPr>
              <w:t>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6E18" w:rsidRPr="00C579F0" w:rsidRDefault="00C579F0" w:rsidP="00ED6E18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3.51</w:t>
            </w:r>
          </w:p>
        </w:tc>
      </w:tr>
      <w:tr w:rsidR="00ED6E18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</w:t>
            </w:r>
            <w:r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Pr="00167706">
              <w:rPr>
                <w:lang w:val="en-US"/>
              </w:rPr>
              <w:t>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6E18" w:rsidRPr="00C579F0" w:rsidRDefault="00C579F0" w:rsidP="00ED6E18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8</w:t>
            </w:r>
            <w:r>
              <w:rPr>
                <w:rFonts w:eastAsiaTheme="minorEastAsia"/>
                <w:lang w:val="en-US" w:eastAsia="zh-CN"/>
              </w:rPr>
              <w:t>.49</w:t>
            </w:r>
          </w:p>
        </w:tc>
      </w:tr>
      <w:tr w:rsidR="00ED6E18" w:rsidRPr="00167706" w:rsidTr="004045E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Pr="00167706">
              <w:rPr>
                <w:lang w:val="en-US"/>
              </w:rPr>
              <w:t>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6E18" w:rsidRPr="000F7E6F" w:rsidRDefault="000F7E6F" w:rsidP="00ED6E18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6.51</w:t>
            </w:r>
          </w:p>
        </w:tc>
      </w:tr>
      <w:tr w:rsidR="00ED6E18" w:rsidRPr="00167706" w:rsidTr="004045E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Pr="00167706">
              <w:rPr>
                <w:lang w:val="en-US"/>
              </w:rPr>
              <w:t>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6E18" w:rsidRPr="000F7E6F" w:rsidRDefault="00195563" w:rsidP="00ED6E18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5</w:t>
            </w:r>
            <w:r w:rsidR="000F7E6F">
              <w:rPr>
                <w:rFonts w:eastAsiaTheme="minorEastAsia"/>
                <w:lang w:val="en-US" w:eastAsia="zh-CN"/>
              </w:rPr>
              <w:t>.49</w:t>
            </w:r>
          </w:p>
        </w:tc>
      </w:tr>
      <w:tr w:rsidR="00ED6E18" w:rsidRPr="00167706" w:rsidTr="004045E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Pr="00167706">
              <w:rPr>
                <w:lang w:val="en-US"/>
              </w:rPr>
              <w:t>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6E18" w:rsidRPr="000F7E6F" w:rsidRDefault="000F7E6F" w:rsidP="00ED6E18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6.51</w:t>
            </w:r>
          </w:p>
        </w:tc>
      </w:tr>
      <w:tr w:rsidR="00ED6E18" w:rsidRPr="00167706" w:rsidTr="004045E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Pr="00167706">
              <w:rPr>
                <w:lang w:val="en-US"/>
              </w:rPr>
              <w:t>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6E18" w:rsidRPr="000F7E6F" w:rsidRDefault="000F7E6F" w:rsidP="00ED6E18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5</w:t>
            </w:r>
            <w:r>
              <w:rPr>
                <w:rFonts w:eastAsiaTheme="minorEastAsia"/>
                <w:lang w:val="en-US" w:eastAsia="zh-CN"/>
              </w:rPr>
              <w:t>.49</w:t>
            </w:r>
          </w:p>
        </w:tc>
      </w:tr>
      <w:tr w:rsidR="00ED6E18" w:rsidRPr="00167706" w:rsidTr="004045E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Pr="00167706">
              <w:rPr>
                <w:lang w:val="en-US"/>
              </w:rPr>
              <w:t>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6E18" w:rsidRPr="000F7E6F" w:rsidRDefault="000F7E6F" w:rsidP="00ED6E18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12.44</w:t>
            </w:r>
          </w:p>
        </w:tc>
      </w:tr>
      <w:tr w:rsidR="00ED6E18" w:rsidRPr="00167706" w:rsidTr="004045E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Pr="00167706">
              <w:rPr>
                <w:lang w:val="en-US"/>
              </w:rPr>
              <w:t>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6E18" w:rsidRPr="000F7E6F" w:rsidRDefault="000F7E6F" w:rsidP="00ED6E18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  <w:r>
              <w:rPr>
                <w:rFonts w:eastAsiaTheme="minorEastAsia"/>
                <w:lang w:val="en-US" w:eastAsia="zh-CN"/>
              </w:rPr>
              <w:t>.49</w:t>
            </w:r>
          </w:p>
        </w:tc>
      </w:tr>
      <w:tr w:rsidR="00ED6E18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167706">
              <w:rPr>
                <w:lang w:val="en-US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</w:t>
            </w:r>
            <w:r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167706">
              <w:rPr>
                <w:lang w:val="en-US"/>
              </w:rPr>
              <w:t>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6E18" w:rsidRPr="00A2773E" w:rsidRDefault="00A2773E" w:rsidP="00ED6E18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3.51</w:t>
            </w:r>
          </w:p>
        </w:tc>
      </w:tr>
      <w:tr w:rsidR="00ED6E18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</w:t>
            </w:r>
            <w:r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167706">
              <w:rPr>
                <w:lang w:val="en-US"/>
              </w:rPr>
              <w:t>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6E18" w:rsidRPr="00A2773E" w:rsidRDefault="00A2773E" w:rsidP="00ED6E18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8</w:t>
            </w:r>
            <w:r>
              <w:rPr>
                <w:rFonts w:eastAsiaTheme="minorEastAsia"/>
                <w:lang w:val="en-US" w:eastAsia="zh-CN"/>
              </w:rPr>
              <w:t>.50</w:t>
            </w:r>
          </w:p>
        </w:tc>
      </w:tr>
      <w:tr w:rsidR="00ED6E18" w:rsidRPr="00167706" w:rsidTr="004045E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167706">
              <w:rPr>
                <w:lang w:val="en-US"/>
              </w:rPr>
              <w:t>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6E18" w:rsidRPr="00A2773E" w:rsidRDefault="00A2773E" w:rsidP="00ED6E18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6.51</w:t>
            </w:r>
          </w:p>
        </w:tc>
      </w:tr>
      <w:tr w:rsidR="00ED6E18" w:rsidRPr="00167706" w:rsidTr="004045E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167706">
              <w:rPr>
                <w:lang w:val="en-US"/>
              </w:rPr>
              <w:t>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6E18" w:rsidRPr="00A2773E" w:rsidRDefault="00A2773E" w:rsidP="00ED6E18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5</w:t>
            </w:r>
            <w:r>
              <w:rPr>
                <w:rFonts w:eastAsiaTheme="minorEastAsia"/>
                <w:lang w:val="en-US" w:eastAsia="zh-CN"/>
              </w:rPr>
              <w:t>.50</w:t>
            </w:r>
          </w:p>
        </w:tc>
      </w:tr>
      <w:tr w:rsidR="00ED6E18" w:rsidRPr="00167706" w:rsidTr="004045E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167706">
              <w:rPr>
                <w:lang w:val="en-US"/>
              </w:rPr>
              <w:t>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6E18" w:rsidRPr="000F7E6F" w:rsidRDefault="000F7E6F" w:rsidP="00ED6E18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6.54</w:t>
            </w:r>
          </w:p>
        </w:tc>
      </w:tr>
      <w:tr w:rsidR="00ED6E18" w:rsidRPr="00167706" w:rsidTr="004045E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167706">
              <w:rPr>
                <w:lang w:val="en-US"/>
              </w:rPr>
              <w:t>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6E18" w:rsidRPr="000F7E6F" w:rsidRDefault="000F7E6F" w:rsidP="00ED6E18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5</w:t>
            </w:r>
            <w:r>
              <w:rPr>
                <w:rFonts w:eastAsiaTheme="minorEastAsia"/>
                <w:lang w:val="en-US" w:eastAsia="zh-CN"/>
              </w:rPr>
              <w:t>.49</w:t>
            </w:r>
          </w:p>
        </w:tc>
      </w:tr>
      <w:tr w:rsidR="00ED6E18" w:rsidRPr="00167706" w:rsidTr="004045E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167706">
              <w:rPr>
                <w:lang w:val="en-US"/>
              </w:rPr>
              <w:t>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6E18" w:rsidRPr="000F7E6F" w:rsidRDefault="000F7E6F" w:rsidP="00ED6E18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12.48</w:t>
            </w:r>
          </w:p>
        </w:tc>
      </w:tr>
      <w:tr w:rsidR="00ED6E18" w:rsidRPr="00167706" w:rsidTr="004045ED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167706">
              <w:rPr>
                <w:lang w:val="en-US"/>
              </w:rPr>
              <w:t>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E18" w:rsidRPr="00167706" w:rsidRDefault="00ED6E18" w:rsidP="00ED6E18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6E18" w:rsidRPr="000F7E6F" w:rsidRDefault="000F7E6F" w:rsidP="00ED6E18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  <w:r>
              <w:rPr>
                <w:rFonts w:eastAsiaTheme="minorEastAsia"/>
                <w:lang w:val="en-US" w:eastAsia="zh-CN"/>
              </w:rPr>
              <w:t>.49</w:t>
            </w:r>
          </w:p>
        </w:tc>
      </w:tr>
      <w:bookmarkEnd w:id="1"/>
    </w:tbl>
    <w:p w:rsidR="004045ED" w:rsidRDefault="004045ED" w:rsidP="009163A1">
      <w:pPr>
        <w:rPr>
          <w:lang w:eastAsia="zh-CN"/>
        </w:rPr>
      </w:pPr>
    </w:p>
    <w:p w:rsidR="00157869" w:rsidRPr="005C7613" w:rsidRDefault="00157869" w:rsidP="00157869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</w:t>
      </w:r>
      <w:r w:rsidR="00A2773E">
        <w:rPr>
          <w:lang w:val="en-US" w:eastAsia="zh-CN"/>
        </w:rPr>
        <w:t>500km</w:t>
      </w:r>
      <w:r>
        <w:rPr>
          <w:lang w:val="en-US" w:eastAsia="zh-CN"/>
        </w:rPr>
        <w:t>/h</w:t>
      </w:r>
    </w:p>
    <w:p w:rsidR="00157869" w:rsidRDefault="00157869" w:rsidP="00157869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s per updated simulation assumption in WF [1], we get the following updated simulation results.</w:t>
      </w:r>
    </w:p>
    <w:p w:rsidR="00157869" w:rsidRPr="004045ED" w:rsidRDefault="00157869" w:rsidP="00157869">
      <w:pPr>
        <w:pStyle w:val="TH"/>
        <w:ind w:left="400" w:right="400"/>
      </w:pPr>
      <w:r w:rsidRPr="004045ED">
        <w:lastRenderedPageBreak/>
        <w:t>Table 2.1-1: Ideal Simulation results for 350km/h for NR PUSCH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207"/>
        <w:gridCol w:w="1862"/>
        <w:gridCol w:w="1347"/>
        <w:gridCol w:w="2023"/>
        <w:gridCol w:w="1820"/>
        <w:gridCol w:w="616"/>
        <w:gridCol w:w="1571"/>
      </w:tblGrid>
      <w:tr w:rsidR="00157869" w:rsidRPr="00167706" w:rsidTr="00157869">
        <w:trPr>
          <w:trHeight w:val="2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H"/>
              <w:rPr>
                <w:lang w:val="en-US"/>
              </w:rPr>
            </w:pPr>
            <w:r w:rsidRPr="00167706">
              <w:t>Case Number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H"/>
              <w:rPr>
                <w:lang w:val="en-US"/>
              </w:rPr>
            </w:pPr>
            <w:r w:rsidRPr="00167706">
              <w:t>Antenna configuration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H"/>
              <w:rPr>
                <w:lang w:val="en-US"/>
              </w:rPr>
            </w:pPr>
            <w:r w:rsidRPr="00167706">
              <w:rPr>
                <w:lang w:val="en-US"/>
              </w:rPr>
              <w:t>CHBW/SCS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H"/>
              <w:rPr>
                <w:lang w:val="en-US"/>
              </w:rPr>
            </w:pPr>
            <w:r w:rsidRPr="00167706">
              <w:rPr>
                <w:lang w:val="en-US"/>
              </w:rPr>
              <w:t>maximum Doppler shift(Hz)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H"/>
              <w:rPr>
                <w:lang w:val="en-US"/>
              </w:rPr>
            </w:pPr>
            <w:r w:rsidRPr="00167706">
              <w:t>Propagation condition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869" w:rsidRPr="00167706" w:rsidRDefault="00157869" w:rsidP="00157869">
            <w:pPr>
              <w:pStyle w:val="TAH"/>
              <w:rPr>
                <w:lang w:val="en-US"/>
              </w:rPr>
            </w:pPr>
            <w:r w:rsidRPr="00167706">
              <w:t>MCS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7869" w:rsidRPr="00167706" w:rsidRDefault="00157869" w:rsidP="00157869">
            <w:pPr>
              <w:pStyle w:val="TAH"/>
            </w:pPr>
            <w:r w:rsidRPr="00167706">
              <w:t>SNR@70% Max TP</w:t>
            </w:r>
          </w:p>
        </w:tc>
      </w:tr>
      <w:tr w:rsidR="00003F2C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</w:t>
            </w:r>
            <w:r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03F2C" w:rsidRPr="00065F7B" w:rsidRDefault="00065F7B" w:rsidP="00003F2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3.51</w:t>
            </w:r>
          </w:p>
        </w:tc>
      </w:tr>
      <w:tr w:rsidR="00003F2C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</w:t>
            </w:r>
            <w:r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03F2C" w:rsidRPr="00065F7B" w:rsidRDefault="00065F7B" w:rsidP="00003F2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8</w:t>
            </w:r>
            <w:r>
              <w:rPr>
                <w:rFonts w:eastAsiaTheme="minorEastAsia"/>
                <w:lang w:val="en-US" w:eastAsia="zh-CN"/>
              </w:rPr>
              <w:t>.50</w:t>
            </w:r>
          </w:p>
        </w:tc>
      </w:tr>
      <w:tr w:rsidR="00003F2C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03F2C" w:rsidRPr="008D3BA4" w:rsidRDefault="00003F2C" w:rsidP="00003F2C">
            <w:pPr>
              <w:pStyle w:val="TAC"/>
              <w:rPr>
                <w:lang w:val="en-US" w:eastAsia="zh-CN"/>
              </w:rPr>
            </w:pPr>
            <w:r w:rsidRPr="008D3BA4">
              <w:rPr>
                <w:rFonts w:hint="eastAsia"/>
                <w:lang w:val="en-US" w:eastAsia="zh-CN"/>
              </w:rPr>
              <w:t>-</w:t>
            </w:r>
            <w:r w:rsidRPr="008D3BA4">
              <w:rPr>
                <w:lang w:val="en-US" w:eastAsia="zh-CN"/>
              </w:rPr>
              <w:t>6.60</w:t>
            </w:r>
          </w:p>
        </w:tc>
      </w:tr>
      <w:tr w:rsidR="00003F2C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03F2C" w:rsidRPr="008D3BA4" w:rsidRDefault="00003F2C" w:rsidP="00003F2C">
            <w:pPr>
              <w:pStyle w:val="TAC"/>
              <w:rPr>
                <w:lang w:val="en-US" w:eastAsia="zh-CN"/>
              </w:rPr>
            </w:pPr>
            <w:r w:rsidRPr="008D3BA4">
              <w:rPr>
                <w:rFonts w:hint="eastAsia"/>
                <w:lang w:val="en-US" w:eastAsia="zh-CN"/>
              </w:rPr>
              <w:t>5</w:t>
            </w:r>
            <w:r w:rsidRPr="008D3BA4">
              <w:rPr>
                <w:lang w:val="en-US" w:eastAsia="zh-CN"/>
              </w:rPr>
              <w:t>.41</w:t>
            </w:r>
          </w:p>
        </w:tc>
      </w:tr>
      <w:tr w:rsidR="00003F2C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03F2C" w:rsidRPr="008D3BA4" w:rsidRDefault="00003F2C" w:rsidP="00003F2C">
            <w:pPr>
              <w:pStyle w:val="TAC"/>
              <w:rPr>
                <w:lang w:val="en-US" w:eastAsia="zh-CN"/>
              </w:rPr>
            </w:pPr>
            <w:r w:rsidRPr="008D3BA4">
              <w:rPr>
                <w:rFonts w:hint="eastAsia"/>
                <w:lang w:val="en-US" w:eastAsia="zh-CN"/>
              </w:rPr>
              <w:t>-</w:t>
            </w:r>
            <w:r w:rsidRPr="008D3BA4">
              <w:rPr>
                <w:lang w:val="en-US" w:eastAsia="zh-CN"/>
              </w:rPr>
              <w:t>6.60</w:t>
            </w:r>
          </w:p>
        </w:tc>
      </w:tr>
      <w:tr w:rsidR="00003F2C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03F2C" w:rsidRPr="008D3BA4" w:rsidRDefault="00003F2C" w:rsidP="00003F2C">
            <w:pPr>
              <w:pStyle w:val="TAC"/>
              <w:rPr>
                <w:lang w:val="en-US" w:eastAsia="zh-CN"/>
              </w:rPr>
            </w:pPr>
            <w:r w:rsidRPr="008D3BA4">
              <w:rPr>
                <w:rFonts w:hint="eastAsia"/>
                <w:lang w:val="en-US" w:eastAsia="zh-CN"/>
              </w:rPr>
              <w:t>5</w:t>
            </w:r>
            <w:r w:rsidRPr="008D3BA4">
              <w:rPr>
                <w:lang w:val="en-US" w:eastAsia="zh-CN"/>
              </w:rPr>
              <w:t>.40</w:t>
            </w:r>
          </w:p>
        </w:tc>
      </w:tr>
      <w:tr w:rsidR="00003F2C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03F2C" w:rsidRPr="00DC094D" w:rsidRDefault="00003F2C" w:rsidP="00003F2C">
            <w:pPr>
              <w:pStyle w:val="TAC"/>
              <w:rPr>
                <w:lang w:val="en-US" w:eastAsia="zh-CN"/>
              </w:rPr>
            </w:pPr>
            <w:r w:rsidRPr="00DC094D">
              <w:rPr>
                <w:lang w:val="en-US" w:eastAsia="zh-CN"/>
              </w:rPr>
              <w:t>-12.57</w:t>
            </w:r>
          </w:p>
        </w:tc>
      </w:tr>
      <w:tr w:rsidR="00003F2C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03F2C" w:rsidRPr="00DC094D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DC094D">
              <w:rPr>
                <w:rFonts w:hint="eastAsia"/>
                <w:color w:val="000000"/>
                <w:lang w:val="en-US" w:eastAsia="zh-CN"/>
              </w:rPr>
              <w:t>0</w:t>
            </w:r>
            <w:r w:rsidRPr="00DC094D">
              <w:rPr>
                <w:color w:val="000000"/>
                <w:lang w:val="en-US" w:eastAsia="zh-CN"/>
              </w:rPr>
              <w:t>.40</w:t>
            </w:r>
          </w:p>
        </w:tc>
      </w:tr>
      <w:tr w:rsidR="00003F2C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</w:t>
            </w:r>
            <w:r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65F7B" w:rsidRPr="00065F7B" w:rsidRDefault="00065F7B" w:rsidP="00065F7B">
            <w:pPr>
              <w:pStyle w:val="TAC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lang w:val="en-US" w:eastAsia="zh-CN"/>
              </w:rPr>
              <w:t>-</w:t>
            </w:r>
            <w:r>
              <w:rPr>
                <w:rFonts w:eastAsiaTheme="minorEastAsia"/>
                <w:color w:val="000000"/>
                <w:lang w:val="en-US" w:eastAsia="zh-CN"/>
              </w:rPr>
              <w:t>3.50</w:t>
            </w:r>
          </w:p>
        </w:tc>
      </w:tr>
      <w:tr w:rsidR="00003F2C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</w:t>
            </w:r>
            <w:r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03F2C" w:rsidRPr="00065F7B" w:rsidRDefault="00065F7B" w:rsidP="00003F2C">
            <w:pPr>
              <w:pStyle w:val="TAC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lang w:val="en-US" w:eastAsia="zh-CN"/>
              </w:rPr>
              <w:t>8</w:t>
            </w:r>
            <w:r>
              <w:rPr>
                <w:rFonts w:eastAsiaTheme="minorEastAsia"/>
                <w:color w:val="000000"/>
                <w:lang w:val="en-US" w:eastAsia="zh-CN"/>
              </w:rPr>
              <w:t>.50</w:t>
            </w:r>
          </w:p>
        </w:tc>
      </w:tr>
      <w:tr w:rsidR="00003F2C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03F2C" w:rsidRPr="00DC094D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DC094D">
              <w:rPr>
                <w:rFonts w:hint="eastAsia"/>
                <w:color w:val="000000"/>
                <w:lang w:val="en-US" w:eastAsia="zh-CN"/>
              </w:rPr>
              <w:t>-</w:t>
            </w:r>
            <w:r w:rsidRPr="00DC094D">
              <w:rPr>
                <w:color w:val="000000"/>
                <w:lang w:val="en-US" w:eastAsia="zh-CN"/>
              </w:rPr>
              <w:t>6.59</w:t>
            </w:r>
          </w:p>
        </w:tc>
      </w:tr>
      <w:tr w:rsidR="00003F2C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03F2C" w:rsidRPr="00DC094D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DC094D">
              <w:rPr>
                <w:rFonts w:hint="eastAsia"/>
                <w:color w:val="000000"/>
                <w:lang w:val="en-US" w:eastAsia="zh-CN"/>
              </w:rPr>
              <w:t>5</w:t>
            </w:r>
            <w:r w:rsidRPr="00DC094D">
              <w:rPr>
                <w:color w:val="000000"/>
                <w:lang w:val="en-US" w:eastAsia="zh-CN"/>
              </w:rPr>
              <w:t>.41</w:t>
            </w:r>
          </w:p>
        </w:tc>
      </w:tr>
      <w:tr w:rsidR="00003F2C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03F2C" w:rsidRPr="00DC094D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DC094D">
              <w:rPr>
                <w:rFonts w:hint="eastAsia"/>
                <w:color w:val="000000"/>
                <w:lang w:val="en-US" w:eastAsia="zh-CN"/>
              </w:rPr>
              <w:t>-</w:t>
            </w:r>
            <w:r w:rsidRPr="00DC094D">
              <w:rPr>
                <w:color w:val="000000"/>
                <w:lang w:val="en-US" w:eastAsia="zh-CN"/>
              </w:rPr>
              <w:t>6.67</w:t>
            </w:r>
          </w:p>
        </w:tc>
      </w:tr>
      <w:tr w:rsidR="00003F2C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03F2C" w:rsidRPr="00DC094D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DC094D">
              <w:rPr>
                <w:rFonts w:hint="eastAsia"/>
                <w:color w:val="000000"/>
                <w:lang w:val="en-US" w:eastAsia="zh-CN"/>
              </w:rPr>
              <w:t>5</w:t>
            </w:r>
            <w:r w:rsidRPr="00DC094D">
              <w:rPr>
                <w:color w:val="000000"/>
                <w:lang w:val="en-US" w:eastAsia="zh-CN"/>
              </w:rPr>
              <w:t>.40</w:t>
            </w:r>
          </w:p>
        </w:tc>
      </w:tr>
      <w:tr w:rsidR="00003F2C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167706">
              <w:rPr>
                <w:lang w:val="en-US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03F2C" w:rsidRPr="00DC094D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DC094D">
              <w:rPr>
                <w:rFonts w:hint="eastAsia"/>
                <w:color w:val="000000"/>
                <w:lang w:val="en-US" w:eastAsia="zh-CN"/>
              </w:rPr>
              <w:t>-</w:t>
            </w:r>
            <w:r w:rsidRPr="00DC094D">
              <w:rPr>
                <w:color w:val="000000"/>
                <w:lang w:val="en-US" w:eastAsia="zh-CN"/>
              </w:rPr>
              <w:t>12.60</w:t>
            </w:r>
          </w:p>
        </w:tc>
      </w:tr>
      <w:tr w:rsidR="00003F2C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03F2C" w:rsidRPr="00DC094D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DC094D">
              <w:rPr>
                <w:rFonts w:hint="eastAsia"/>
                <w:color w:val="000000"/>
                <w:lang w:val="en-US" w:eastAsia="zh-CN"/>
              </w:rPr>
              <w:t>0</w:t>
            </w:r>
            <w:r w:rsidRPr="00DC094D">
              <w:rPr>
                <w:color w:val="000000"/>
                <w:lang w:val="en-US" w:eastAsia="zh-CN"/>
              </w:rPr>
              <w:t>.40</w:t>
            </w:r>
          </w:p>
        </w:tc>
      </w:tr>
      <w:tr w:rsidR="00003F2C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</w:t>
            </w:r>
            <w:r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5</w:t>
            </w:r>
            <w:r w:rsidRPr="00167706">
              <w:rPr>
                <w:color w:val="000000"/>
                <w:lang w:val="en-US" w:eastAsia="zh-CN"/>
              </w:rPr>
              <w:t>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03F2C" w:rsidRPr="00065F7B" w:rsidRDefault="00065F7B" w:rsidP="00003F2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3.51</w:t>
            </w:r>
          </w:p>
        </w:tc>
      </w:tr>
      <w:tr w:rsidR="00003F2C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</w:t>
            </w:r>
            <w:r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5</w:t>
            </w:r>
            <w:r w:rsidRPr="00167706">
              <w:rPr>
                <w:color w:val="000000"/>
                <w:lang w:val="en-US" w:eastAsia="zh-CN"/>
              </w:rPr>
              <w:t>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03F2C" w:rsidRPr="00065F7B" w:rsidRDefault="00065F7B" w:rsidP="00003F2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8</w:t>
            </w:r>
            <w:r>
              <w:rPr>
                <w:rFonts w:eastAsiaTheme="minorEastAsia"/>
                <w:lang w:val="en-US" w:eastAsia="zh-CN"/>
              </w:rPr>
              <w:t>.49</w:t>
            </w:r>
          </w:p>
        </w:tc>
      </w:tr>
      <w:tr w:rsidR="00003F2C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5</w:t>
            </w:r>
            <w:r w:rsidRPr="00167706">
              <w:rPr>
                <w:color w:val="000000"/>
                <w:lang w:val="en-US" w:eastAsia="zh-CN"/>
              </w:rPr>
              <w:t>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03F2C" w:rsidRPr="00065F7B" w:rsidRDefault="00195563" w:rsidP="00003F2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-6.51</w:t>
            </w:r>
          </w:p>
        </w:tc>
      </w:tr>
      <w:tr w:rsidR="00003F2C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5</w:t>
            </w:r>
            <w:r w:rsidRPr="00167706">
              <w:rPr>
                <w:color w:val="000000"/>
                <w:lang w:val="en-US" w:eastAsia="zh-CN"/>
              </w:rPr>
              <w:t>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03F2C" w:rsidRPr="00C579F0" w:rsidRDefault="00C579F0" w:rsidP="00003F2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5</w:t>
            </w:r>
            <w:r>
              <w:rPr>
                <w:rFonts w:eastAsiaTheme="minorEastAsia"/>
                <w:lang w:val="en-US" w:eastAsia="zh-CN"/>
              </w:rPr>
              <w:t>.50</w:t>
            </w:r>
          </w:p>
        </w:tc>
      </w:tr>
      <w:tr w:rsidR="00003F2C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5</w:t>
            </w:r>
            <w:r w:rsidRPr="00167706">
              <w:rPr>
                <w:color w:val="000000"/>
                <w:lang w:val="en-US" w:eastAsia="zh-CN"/>
              </w:rPr>
              <w:t>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03F2C" w:rsidRPr="00C579F0" w:rsidRDefault="00C579F0" w:rsidP="00003F2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6.51</w:t>
            </w:r>
          </w:p>
        </w:tc>
      </w:tr>
      <w:tr w:rsidR="00003F2C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5</w:t>
            </w:r>
            <w:r w:rsidRPr="00167706">
              <w:rPr>
                <w:color w:val="000000"/>
                <w:lang w:val="en-US" w:eastAsia="zh-CN"/>
              </w:rPr>
              <w:t>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03F2C" w:rsidRPr="00C579F0" w:rsidRDefault="00C579F0" w:rsidP="00003F2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5</w:t>
            </w:r>
            <w:r>
              <w:rPr>
                <w:rFonts w:eastAsiaTheme="minorEastAsia"/>
                <w:lang w:val="en-US" w:eastAsia="zh-CN"/>
              </w:rPr>
              <w:t>.49</w:t>
            </w:r>
          </w:p>
        </w:tc>
      </w:tr>
      <w:tr w:rsidR="00003F2C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5</w:t>
            </w:r>
            <w:r w:rsidRPr="00167706">
              <w:rPr>
                <w:color w:val="000000"/>
                <w:lang w:val="en-US" w:eastAsia="zh-CN"/>
              </w:rPr>
              <w:t>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03F2C" w:rsidRPr="00C579F0" w:rsidRDefault="00195563" w:rsidP="00003F2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-12.44</w:t>
            </w:r>
          </w:p>
        </w:tc>
      </w:tr>
      <w:tr w:rsidR="00003F2C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5</w:t>
            </w:r>
            <w:r w:rsidRPr="00167706">
              <w:rPr>
                <w:color w:val="000000"/>
                <w:lang w:val="en-US" w:eastAsia="zh-CN"/>
              </w:rPr>
              <w:t>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03F2C" w:rsidRPr="00C579F0" w:rsidRDefault="00C579F0" w:rsidP="00003F2C">
            <w:pPr>
              <w:pStyle w:val="TAC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 w:eastAsia="zh-CN"/>
              </w:rPr>
              <w:t>0.49</w:t>
            </w:r>
          </w:p>
        </w:tc>
      </w:tr>
      <w:tr w:rsidR="00003F2C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167706">
              <w:rPr>
                <w:lang w:val="en-US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</w:t>
            </w:r>
            <w:r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</w:t>
            </w:r>
            <w:r w:rsidRPr="00167706">
              <w:rPr>
                <w:color w:val="000000"/>
                <w:lang w:val="en-US" w:eastAsia="zh-CN"/>
              </w:rPr>
              <w:t>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65F7B" w:rsidRPr="00065F7B" w:rsidRDefault="00065F7B" w:rsidP="00065F7B">
            <w:pPr>
              <w:pStyle w:val="TAC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lang w:val="en-US" w:eastAsia="zh-CN"/>
              </w:rPr>
              <w:t>-</w:t>
            </w:r>
            <w:r>
              <w:rPr>
                <w:rFonts w:eastAsiaTheme="minorEastAsia"/>
                <w:color w:val="000000"/>
                <w:lang w:val="en-US" w:eastAsia="zh-CN"/>
              </w:rPr>
              <w:t>3.51</w:t>
            </w:r>
          </w:p>
        </w:tc>
      </w:tr>
      <w:tr w:rsidR="00003F2C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</w:t>
            </w:r>
            <w:r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</w:t>
            </w:r>
            <w:r w:rsidRPr="00167706">
              <w:rPr>
                <w:color w:val="000000"/>
                <w:lang w:val="en-US" w:eastAsia="zh-CN"/>
              </w:rPr>
              <w:t>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03F2C" w:rsidRPr="00A2773E" w:rsidRDefault="00065F7B" w:rsidP="00003F2C">
            <w:pPr>
              <w:pStyle w:val="TAC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lang w:val="en-US" w:eastAsia="zh-CN"/>
              </w:rPr>
              <w:t>8</w:t>
            </w:r>
            <w:r>
              <w:rPr>
                <w:rFonts w:eastAsiaTheme="minorEastAsia"/>
                <w:color w:val="000000"/>
                <w:lang w:val="en-US" w:eastAsia="zh-CN"/>
              </w:rPr>
              <w:t>.50</w:t>
            </w:r>
          </w:p>
        </w:tc>
      </w:tr>
      <w:tr w:rsidR="00003F2C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</w:t>
            </w:r>
            <w:r w:rsidRPr="00167706">
              <w:rPr>
                <w:color w:val="000000"/>
                <w:lang w:val="en-US" w:eastAsia="zh-CN"/>
              </w:rPr>
              <w:t>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03F2C" w:rsidRPr="00065F7B" w:rsidRDefault="00065F7B" w:rsidP="00195563">
            <w:pPr>
              <w:pStyle w:val="TAC"/>
              <w:rPr>
                <w:rFonts w:eastAsiaTheme="minorEastAsia"/>
                <w:color w:val="000000"/>
                <w:lang w:val="en-US" w:eastAsia="zh-CN"/>
              </w:rPr>
            </w:pPr>
            <w:r w:rsidRPr="00195563">
              <w:rPr>
                <w:rFonts w:eastAsiaTheme="minorEastAsia" w:hint="eastAsia"/>
                <w:color w:val="000000"/>
                <w:lang w:val="en-US" w:eastAsia="zh-CN"/>
              </w:rPr>
              <w:t>-</w:t>
            </w:r>
            <w:r w:rsidR="00195563" w:rsidRPr="00195563">
              <w:rPr>
                <w:rFonts w:eastAsiaTheme="minorEastAsia"/>
                <w:color w:val="000000"/>
                <w:lang w:val="en-US" w:eastAsia="zh-CN"/>
              </w:rPr>
              <w:t>6</w:t>
            </w:r>
            <w:r w:rsidRPr="00195563">
              <w:rPr>
                <w:rFonts w:eastAsiaTheme="minorEastAsia"/>
                <w:color w:val="000000"/>
                <w:lang w:val="en-US" w:eastAsia="zh-CN"/>
              </w:rPr>
              <w:t>.52</w:t>
            </w:r>
          </w:p>
        </w:tc>
      </w:tr>
      <w:tr w:rsidR="00003F2C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</w:t>
            </w:r>
            <w:r w:rsidRPr="00167706">
              <w:rPr>
                <w:color w:val="000000"/>
                <w:lang w:val="en-US" w:eastAsia="zh-CN"/>
              </w:rPr>
              <w:t>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579F0" w:rsidRPr="00C579F0" w:rsidRDefault="00C579F0" w:rsidP="00C579F0">
            <w:pPr>
              <w:pStyle w:val="TAC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lang w:val="en-US" w:eastAsia="zh-CN"/>
              </w:rPr>
              <w:t>5</w:t>
            </w:r>
            <w:r>
              <w:rPr>
                <w:rFonts w:eastAsiaTheme="minorEastAsia"/>
                <w:color w:val="000000"/>
                <w:lang w:val="en-US" w:eastAsia="zh-CN"/>
              </w:rPr>
              <w:t>.50</w:t>
            </w:r>
          </w:p>
        </w:tc>
      </w:tr>
      <w:tr w:rsidR="00003F2C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</w:t>
            </w:r>
            <w:r w:rsidRPr="00167706">
              <w:rPr>
                <w:color w:val="000000"/>
                <w:lang w:val="en-US" w:eastAsia="zh-CN"/>
              </w:rPr>
              <w:t>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03F2C" w:rsidRPr="00C579F0" w:rsidRDefault="00C579F0" w:rsidP="00003F2C">
            <w:pPr>
              <w:pStyle w:val="TAC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lang w:val="en-US" w:eastAsia="zh-CN"/>
              </w:rPr>
              <w:t>-</w:t>
            </w:r>
            <w:r>
              <w:rPr>
                <w:rFonts w:eastAsiaTheme="minorEastAsia"/>
                <w:color w:val="000000"/>
                <w:lang w:val="en-US" w:eastAsia="zh-CN"/>
              </w:rPr>
              <w:t>6.54</w:t>
            </w:r>
          </w:p>
        </w:tc>
      </w:tr>
      <w:tr w:rsidR="00003F2C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</w:t>
            </w:r>
            <w:r w:rsidRPr="00167706">
              <w:rPr>
                <w:color w:val="000000"/>
                <w:lang w:val="en-US" w:eastAsia="zh-CN"/>
              </w:rPr>
              <w:t>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03F2C" w:rsidRPr="00C579F0" w:rsidRDefault="00C579F0" w:rsidP="00003F2C">
            <w:pPr>
              <w:pStyle w:val="TAC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lang w:val="en-US" w:eastAsia="zh-CN"/>
              </w:rPr>
              <w:t>5</w:t>
            </w:r>
            <w:r>
              <w:rPr>
                <w:rFonts w:eastAsiaTheme="minorEastAsia"/>
                <w:color w:val="000000"/>
                <w:lang w:val="en-US" w:eastAsia="zh-CN"/>
              </w:rPr>
              <w:t>.49</w:t>
            </w:r>
          </w:p>
        </w:tc>
      </w:tr>
      <w:tr w:rsidR="00003F2C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</w:t>
            </w:r>
            <w:r w:rsidRPr="00167706">
              <w:rPr>
                <w:color w:val="000000"/>
                <w:lang w:val="en-US" w:eastAsia="zh-CN"/>
              </w:rPr>
              <w:t>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03F2C" w:rsidRPr="00C579F0" w:rsidRDefault="00C579F0" w:rsidP="00003F2C">
            <w:pPr>
              <w:pStyle w:val="TAC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lang w:val="en-US" w:eastAsia="zh-CN"/>
              </w:rPr>
              <w:t>-</w:t>
            </w:r>
            <w:r>
              <w:rPr>
                <w:rFonts w:eastAsiaTheme="minorEastAsia"/>
                <w:color w:val="000000"/>
                <w:lang w:val="en-US" w:eastAsia="zh-CN"/>
              </w:rPr>
              <w:t>12.42</w:t>
            </w:r>
          </w:p>
        </w:tc>
      </w:tr>
      <w:tr w:rsidR="00003F2C" w:rsidRPr="00167706" w:rsidTr="0015786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</w:t>
            </w:r>
            <w:r w:rsidRPr="00167706">
              <w:rPr>
                <w:color w:val="000000"/>
                <w:lang w:val="en-US" w:eastAsia="zh-CN"/>
              </w:rPr>
              <w:t>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F2C" w:rsidRPr="00167706" w:rsidRDefault="00003F2C" w:rsidP="00003F2C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03F2C" w:rsidRPr="00C579F0" w:rsidRDefault="00C579F0" w:rsidP="00003F2C">
            <w:pPr>
              <w:pStyle w:val="TAC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lang w:val="en-US" w:eastAsia="zh-CN"/>
              </w:rPr>
              <w:t>0</w:t>
            </w:r>
            <w:r>
              <w:rPr>
                <w:rFonts w:eastAsiaTheme="minorEastAsia"/>
                <w:color w:val="000000"/>
                <w:lang w:val="en-US" w:eastAsia="zh-CN"/>
              </w:rPr>
              <w:t>.49</w:t>
            </w:r>
          </w:p>
        </w:tc>
      </w:tr>
    </w:tbl>
    <w:p w:rsidR="00157869" w:rsidRPr="006D5D87" w:rsidRDefault="00157869" w:rsidP="009163A1">
      <w:pPr>
        <w:rPr>
          <w:lang w:eastAsia="zh-CN"/>
        </w:rPr>
      </w:pP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:rsidR="009163A1" w:rsidRPr="009163A1" w:rsidRDefault="009163A1" w:rsidP="009163A1">
      <w:pPr>
        <w:pStyle w:val="Reference"/>
        <w:ind w:left="400" w:hanging="400"/>
        <w:rPr>
          <w:lang w:val="en-US" w:eastAsia="zh-CN"/>
        </w:rPr>
      </w:pPr>
      <w:r w:rsidRPr="009163A1">
        <w:rPr>
          <w:lang w:val="en-US" w:eastAsia="zh-CN"/>
        </w:rPr>
        <w:t>R4-200</w:t>
      </w:r>
      <w:r w:rsidR="0060142E">
        <w:rPr>
          <w:lang w:val="en-US" w:eastAsia="zh-CN"/>
        </w:rPr>
        <w:t>5534</w:t>
      </w:r>
      <w:r w:rsidRPr="009163A1">
        <w:rPr>
          <w:lang w:val="en-US" w:eastAsia="zh-CN"/>
        </w:rPr>
        <w:t xml:space="preserve">, </w:t>
      </w:r>
      <w:r w:rsidR="0060142E" w:rsidRPr="0060142E">
        <w:rPr>
          <w:lang w:eastAsia="zh-CN"/>
        </w:rPr>
        <w:t>WF on Rel-16 NR HST PUSCH BS demodulation requirements</w:t>
      </w:r>
      <w:r w:rsidRPr="009163A1">
        <w:rPr>
          <w:lang w:val="en-US" w:eastAsia="zh-CN"/>
        </w:rPr>
        <w:t>, RAN4#94e</w:t>
      </w:r>
      <w:r w:rsidR="0060142E">
        <w:rPr>
          <w:lang w:val="en-US" w:eastAsia="zh-CN"/>
        </w:rPr>
        <w:t>-bis, Nokia</w:t>
      </w:r>
    </w:p>
    <w:sectPr w:rsidR="009163A1" w:rsidRPr="009163A1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4388" w:rsidRDefault="00564388" w:rsidP="009163A1">
      <w:pPr>
        <w:spacing w:after="0"/>
      </w:pPr>
      <w:r>
        <w:separator/>
      </w:r>
    </w:p>
  </w:endnote>
  <w:endnote w:type="continuationSeparator" w:id="0">
    <w:p w:rsidR="00564388" w:rsidRDefault="00564388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4388" w:rsidRDefault="00564388" w:rsidP="009163A1">
      <w:pPr>
        <w:spacing w:after="0"/>
      </w:pPr>
      <w:r>
        <w:separator/>
      </w:r>
    </w:p>
  </w:footnote>
  <w:footnote w:type="continuationSeparator" w:id="0">
    <w:p w:rsidR="00564388" w:rsidRDefault="00564388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138C3"/>
    <w:multiLevelType w:val="multilevel"/>
    <w:tmpl w:val="A380FDD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" w15:restartNumberingAfterBreak="0">
    <w:nsid w:val="15952886"/>
    <w:multiLevelType w:val="hybridMultilevel"/>
    <w:tmpl w:val="D5FCA624"/>
    <w:lvl w:ilvl="0" w:tplc="3D4A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E442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8B5E03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68200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B087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BC9AD9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311A1F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6010A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55A27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E56AFB"/>
    <w:multiLevelType w:val="hybridMultilevel"/>
    <w:tmpl w:val="C27460E6"/>
    <w:lvl w:ilvl="0" w:tplc="F3EC4D4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465F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6CDC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02424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FC5D8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0D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CC6A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3C494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855A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AE975CA"/>
    <w:multiLevelType w:val="hybridMultilevel"/>
    <w:tmpl w:val="503202B4"/>
    <w:lvl w:ilvl="0" w:tplc="F91438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CE22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18BC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20B9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F27A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EAD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8E8C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70B6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A81F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29378A6"/>
    <w:multiLevelType w:val="hybridMultilevel"/>
    <w:tmpl w:val="9E186F9A"/>
    <w:lvl w:ilvl="0" w:tplc="D520D2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0C51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82FCF6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900B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6233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82E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80F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A2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60E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C8E628E"/>
    <w:multiLevelType w:val="multilevel"/>
    <w:tmpl w:val="B60686A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6" w15:restartNumberingAfterBreak="0">
    <w:nsid w:val="55F572A8"/>
    <w:multiLevelType w:val="hybridMultilevel"/>
    <w:tmpl w:val="B7C21FC2"/>
    <w:lvl w:ilvl="0" w:tplc="BCA474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9C9BC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CC58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6ED4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E844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0B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686F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807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488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848058D"/>
    <w:multiLevelType w:val="hybridMultilevel"/>
    <w:tmpl w:val="5DF62A76"/>
    <w:lvl w:ilvl="0" w:tplc="69B01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4857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A4D1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8E2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9070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C2C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A0E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70A0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86E2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9" w15:restartNumberingAfterBreak="0">
    <w:nsid w:val="691F10FB"/>
    <w:multiLevelType w:val="hybridMultilevel"/>
    <w:tmpl w:val="3992EBB6"/>
    <w:lvl w:ilvl="0" w:tplc="369A4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2A46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8CBD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85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24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44D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2B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C55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A24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BC23F56"/>
    <w:multiLevelType w:val="hybridMultilevel"/>
    <w:tmpl w:val="F8347020"/>
    <w:lvl w:ilvl="0" w:tplc="1CE29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0860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3C7F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2C69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2086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101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E664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C75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A07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19C3E33"/>
    <w:multiLevelType w:val="hybridMultilevel"/>
    <w:tmpl w:val="CE7E5544"/>
    <w:lvl w:ilvl="0" w:tplc="8F68F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C4DF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76CF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BAEB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5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F65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DCD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BAEE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AC42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1"/>
  </w:num>
  <w:num w:numId="5">
    <w:abstractNumId w:val="12"/>
  </w:num>
  <w:num w:numId="6">
    <w:abstractNumId w:val="9"/>
  </w:num>
  <w:num w:numId="7">
    <w:abstractNumId w:val="4"/>
  </w:num>
  <w:num w:numId="8">
    <w:abstractNumId w:val="10"/>
  </w:num>
  <w:num w:numId="9">
    <w:abstractNumId w:val="2"/>
  </w:num>
  <w:num w:numId="10">
    <w:abstractNumId w:val="3"/>
  </w:num>
  <w:num w:numId="11">
    <w:abstractNumId w:val="6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17C"/>
    <w:rsid w:val="00003F2C"/>
    <w:rsid w:val="0002379D"/>
    <w:rsid w:val="00033426"/>
    <w:rsid w:val="00036B89"/>
    <w:rsid w:val="00046747"/>
    <w:rsid w:val="00065F7B"/>
    <w:rsid w:val="00086A1D"/>
    <w:rsid w:val="000C68F4"/>
    <w:rsid w:val="000F7E6F"/>
    <w:rsid w:val="0010317C"/>
    <w:rsid w:val="00103E54"/>
    <w:rsid w:val="00106E4B"/>
    <w:rsid w:val="00125153"/>
    <w:rsid w:val="0014283A"/>
    <w:rsid w:val="00146886"/>
    <w:rsid w:val="00156ED3"/>
    <w:rsid w:val="00157869"/>
    <w:rsid w:val="00165890"/>
    <w:rsid w:val="00194031"/>
    <w:rsid w:val="00195563"/>
    <w:rsid w:val="001C6E9B"/>
    <w:rsid w:val="002163AB"/>
    <w:rsid w:val="00221897"/>
    <w:rsid w:val="00242D13"/>
    <w:rsid w:val="0025198E"/>
    <w:rsid w:val="0026337D"/>
    <w:rsid w:val="00264A2C"/>
    <w:rsid w:val="0026679C"/>
    <w:rsid w:val="0027571A"/>
    <w:rsid w:val="00275E13"/>
    <w:rsid w:val="0029079C"/>
    <w:rsid w:val="002E2F7D"/>
    <w:rsid w:val="00314027"/>
    <w:rsid w:val="003575DF"/>
    <w:rsid w:val="00375269"/>
    <w:rsid w:val="0038762B"/>
    <w:rsid w:val="00390076"/>
    <w:rsid w:val="003F7093"/>
    <w:rsid w:val="00401A10"/>
    <w:rsid w:val="00404227"/>
    <w:rsid w:val="004045ED"/>
    <w:rsid w:val="00416BDF"/>
    <w:rsid w:val="0043491A"/>
    <w:rsid w:val="004575B7"/>
    <w:rsid w:val="004B25B2"/>
    <w:rsid w:val="004C607D"/>
    <w:rsid w:val="004C739A"/>
    <w:rsid w:val="005120D7"/>
    <w:rsid w:val="00532969"/>
    <w:rsid w:val="00564388"/>
    <w:rsid w:val="005716A7"/>
    <w:rsid w:val="005C3579"/>
    <w:rsid w:val="005C7613"/>
    <w:rsid w:val="005D330D"/>
    <w:rsid w:val="005D7F6A"/>
    <w:rsid w:val="005E0EAC"/>
    <w:rsid w:val="0060142E"/>
    <w:rsid w:val="00624A59"/>
    <w:rsid w:val="00636BA8"/>
    <w:rsid w:val="00637807"/>
    <w:rsid w:val="00667185"/>
    <w:rsid w:val="00675257"/>
    <w:rsid w:val="006B7BB4"/>
    <w:rsid w:val="007B61F6"/>
    <w:rsid w:val="007B7C0C"/>
    <w:rsid w:val="007D050C"/>
    <w:rsid w:val="007F20EB"/>
    <w:rsid w:val="00804C38"/>
    <w:rsid w:val="008664AE"/>
    <w:rsid w:val="00874ED9"/>
    <w:rsid w:val="00893C30"/>
    <w:rsid w:val="008940C6"/>
    <w:rsid w:val="008A7439"/>
    <w:rsid w:val="008C70FA"/>
    <w:rsid w:val="008D5906"/>
    <w:rsid w:val="00915630"/>
    <w:rsid w:val="009163A1"/>
    <w:rsid w:val="00994364"/>
    <w:rsid w:val="009A0F65"/>
    <w:rsid w:val="009D28AB"/>
    <w:rsid w:val="009F0062"/>
    <w:rsid w:val="009F3C85"/>
    <w:rsid w:val="00A2773E"/>
    <w:rsid w:val="00A70F98"/>
    <w:rsid w:val="00A80BB8"/>
    <w:rsid w:val="00AA3E3D"/>
    <w:rsid w:val="00AA488B"/>
    <w:rsid w:val="00AC0877"/>
    <w:rsid w:val="00AD3840"/>
    <w:rsid w:val="00AE7365"/>
    <w:rsid w:val="00AF5146"/>
    <w:rsid w:val="00BC4DE3"/>
    <w:rsid w:val="00C006CD"/>
    <w:rsid w:val="00C06889"/>
    <w:rsid w:val="00C32212"/>
    <w:rsid w:val="00C55A77"/>
    <w:rsid w:val="00C579F0"/>
    <w:rsid w:val="00C935CD"/>
    <w:rsid w:val="00CB37A8"/>
    <w:rsid w:val="00CB4AD4"/>
    <w:rsid w:val="00CC519B"/>
    <w:rsid w:val="00CD2D65"/>
    <w:rsid w:val="00CD7A7A"/>
    <w:rsid w:val="00CE0D53"/>
    <w:rsid w:val="00CF77FF"/>
    <w:rsid w:val="00D105FF"/>
    <w:rsid w:val="00D30840"/>
    <w:rsid w:val="00DC122D"/>
    <w:rsid w:val="00E0543A"/>
    <w:rsid w:val="00E14775"/>
    <w:rsid w:val="00E375A2"/>
    <w:rsid w:val="00E6511D"/>
    <w:rsid w:val="00E77E8A"/>
    <w:rsid w:val="00E8582B"/>
    <w:rsid w:val="00ED6E18"/>
    <w:rsid w:val="00F126C1"/>
    <w:rsid w:val="00F3482A"/>
    <w:rsid w:val="00F50497"/>
    <w:rsid w:val="00F63240"/>
    <w:rsid w:val="00F63360"/>
    <w:rsid w:val="00F8004A"/>
    <w:rsid w:val="00FA7696"/>
    <w:rsid w:val="00FB1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5E3F9D8-03DE-4C56-B099-84631B43B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E1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Char"/>
    <w:uiPriority w:val="11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qFormat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qFormat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qFormat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5"/>
      </w:numPr>
      <w:ind w:left="200" w:hangingChars="200" w:hanging="200"/>
    </w:pPr>
  </w:style>
  <w:style w:type="character" w:customStyle="1" w:styleId="Char">
    <w:name w:val="列出段落 Char"/>
    <w:basedOn w:val="a0"/>
    <w:link w:val="a3"/>
    <w:uiPriority w:val="11"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uiPriority w:val="39"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F63360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F63360"/>
    <w:rPr>
      <w:rFonts w:ascii="Times New Roman" w:hAnsi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929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59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3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2436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20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33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8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4685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787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385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14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4522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3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7852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46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985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92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99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95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42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812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Metting\95\tian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2</TotalTime>
  <Pages>3</Pages>
  <Words>565</Words>
  <Characters>3227</Characters>
  <Application>Microsoft Office Word</Application>
  <DocSecurity>0</DocSecurity>
  <Lines>26</Lines>
  <Paragraphs>7</Paragraphs>
  <ScaleCrop>false</ScaleCrop>
  <Company>Huawei Technologies Co.,Ltd.</Company>
  <LinksUpToDate>false</LinksUpToDate>
  <CharactersWithSpaces>3785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8</cp:revision>
  <dcterms:created xsi:type="dcterms:W3CDTF">2020-05-15T16:37:00Z</dcterms:created>
  <dcterms:modified xsi:type="dcterms:W3CDTF">2020-05-15T20:10:00Z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(3)fvuTr8RmxffCFS5cVqRMnp4iZ1cmxV2wINP/qJlzSjvyrMyKCHoUDXakK+AnCS/2Yk6GS3dl
GLnzxgAE1rGVm5m/0/I6VhfPf5UlBklzKSaHEK5KeSi4YnzVgro/vS7dXVbWXb2Oe85K7sSZ
Ilpjv57MTL/x5rggkiyHa7dj/l+4SaWZUNJnQvTVE0xW8RvIBmQdkbCV0sdKkxsaKs/HBdI1
6fJKnEcMLsavLgnrGC</vt:lpwstr>
  </property>
  <property fmtid="{D5CDD505-2E9C-101B-9397-08002B2CF9AE}" pid="3" name="_2015_ms_pID_7253431">
    <vt:lpwstr>PzHEqVLM9BpRm4MPASdp3cCvJm6Cna0vT0kkagauUpgSvN8ivFnXJQ
O6sQg6oPnATGHzrQz2BlX6JAoIvVl4Rk/Xo2hE4FRrIzHxuXYSqyCxz2ouUKp8ys7DMC7ksI
SVqvT2bDNSnXreTp2n2j9jS4TpE/Uj9L9tMsRLsGW7odUopC0dgcIhybLDGV9lujdlP2JeYq
EJ+FQBSMOrLqkhV5GVCe7Q7s6lkvSQodJV6d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1583980773</vt:lpwstr>
  </property>
  <property fmtid="{D5CDD505-2E9C-101B-9397-08002B2CF9AE}" pid="8" name="_2015_ms_pID_7253432">
    <vt:lpwstr>4w==</vt:lpwstr>
  </property>
</Properties>
</file>